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Peterborough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Peterborough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Peterborough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Peterborough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Peterborough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Peterborough are estimated to have a score of 1-2 on the PGSI (low-risk gambling), whilst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42.3% </w:t>
      </w:r>
      <w:r w:rsidRPr="004747BF">
        <w:rPr>
          <w:rFonts w:ascii="Libre Franklin Light" w:eastAsia="Times New Roman" w:hAnsi="Libre Franklin Light" w:cs="Calibri Light"/>
        </w:rPr>
        <w:t xml:space="preserve">of those respondents classified as PGSI 8+ in Peterborough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Peterborough is estimated to be </w:t>
      </w:r>
      <w:r w:rsidRPr="00773DF7">
        <w:rPr>
          <w:rFonts w:ascii="Libre Franklin Light" w:eastAsia="Times New Roman" w:hAnsi="Libre Franklin Light" w:cs="Calibri Light"/>
          <w:b/>
          <w:bCs/>
          <w:color w:val="C45911" w:themeColor="accent2" w:themeShade="BF"/>
        </w:rPr>
        <w:t xml:space="preserve">£3,878,017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Peterborough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Peterborough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Peterborough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Peterborough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Peterboroug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Peterborough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Peterboroug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Peterborough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Peterborough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Peterboroug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Peterborough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Peterborough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Peterborough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40.7%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Peterborough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Peterborough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Peterborough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£3,878,017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Peterborough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£63,167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£1,306,320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£93,580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£26,319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£48,252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£2,340,379</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£3,878,017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Peterborough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Peterborough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21.4%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Peterborough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Peterborough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Peterborough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Peterborough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Peterborough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similar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21.4%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Peterborough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22.0%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Peterborough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24.6%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Peterborough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Peterborough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Peterborough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0E57A54-3B4E-41DC-BBA9-31A5A231EE0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